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473210" w:rsidRPr="00C017DF" w14:paraId="464BC9A8" w14:textId="77777777" w:rsidTr="00AC19F9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A90DCAE" w14:textId="77777777" w:rsidR="00473210" w:rsidRPr="006E3F12" w:rsidRDefault="00473210" w:rsidP="0042465B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26EDDA0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210">
              <w:rPr>
                <w:rFonts w:ascii="Arial" w:hAnsi="Arial" w:cs="Arial"/>
                <w:b/>
                <w:bCs/>
                <w:sz w:val="40"/>
                <w:szCs w:val="20"/>
              </w:rPr>
              <w:t>M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238F181" w14:textId="77777777" w:rsidR="00473210" w:rsidRPr="005D277D" w:rsidRDefault="00473210" w:rsidP="0042465B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95CC6B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AC19F9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A5A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A5AE1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A5AE1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1A5A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A5AE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A5AE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A5AE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A5AE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A5AE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A5A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46CFD44D" w14:textId="77777777" w:rsidR="00473210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1066FD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3210" w:rsidRPr="00C017DF" w14:paraId="678C1859" w14:textId="77777777" w:rsidTr="0042465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64841263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2506F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6E947E73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1C3F098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1E9EF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FA85330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473210" w:rsidRPr="00C017DF" w14:paraId="66C1BF84" w14:textId="77777777" w:rsidTr="0042465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48F0C37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ED45372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329248D5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100D624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0823F6DA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473210" w:rsidRPr="00C017DF" w14:paraId="787ABAE9" w14:textId="77777777" w:rsidTr="0042465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1DD1F3E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B0463C5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27432AA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EC88323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D5BDEAE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473210" w:rsidRPr="00C017DF" w14:paraId="5F2D60F6" w14:textId="77777777" w:rsidTr="0042465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176166AC" w14:textId="77777777" w:rsidR="00473210" w:rsidRPr="00C017DF" w:rsidRDefault="00473210" w:rsidP="0042465B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EAC88DD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C0B387E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582E1B6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919D5D7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73210" w:rsidRPr="00C017DF" w14:paraId="143A0D17" w14:textId="77777777" w:rsidTr="0042465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6AED9E9F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8EB3120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1C859BD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E277B94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BBCC763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73210" w:rsidRPr="00C017DF" w14:paraId="521CE3D8" w14:textId="77777777" w:rsidTr="0042465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214E308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6565BCF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0CECFC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CEC891D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9550A41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4E774EF5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73210" w:rsidRPr="00C017DF" w14:paraId="4B18C033" w14:textId="77777777" w:rsidTr="0042465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95DC350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1AB8D7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6531F5B5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48AC0648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A79D6B8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7F2F0D28" w14:textId="77777777" w:rsidR="00473210" w:rsidRPr="00C017DF" w:rsidRDefault="00473210" w:rsidP="0042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0F924A5C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7A3B5920" w14:textId="77777777" w:rsidR="00615814" w:rsidRDefault="00AA31FA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Tijdslimiet: 6</w:t>
      </w:r>
      <w:r w:rsidR="00541ED9">
        <w:rPr>
          <w:rFonts w:ascii="Arial" w:hAnsi="Arial" w:cs="Arial"/>
          <w:b/>
          <w:bCs/>
          <w:sz w:val="20"/>
          <w:szCs w:val="20"/>
        </w:rPr>
        <w:t xml:space="preserve"> minuten</w:t>
      </w:r>
    </w:p>
    <w:p w14:paraId="51D7192F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070"/>
        <w:gridCol w:w="1134"/>
        <w:gridCol w:w="1134"/>
        <w:gridCol w:w="992"/>
        <w:gridCol w:w="992"/>
        <w:gridCol w:w="1077"/>
        <w:gridCol w:w="1333"/>
      </w:tblGrid>
      <w:tr w:rsidR="00C017DF" w:rsidRPr="00C017DF" w14:paraId="6A8CA97F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3EE03F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14:paraId="1D1A865A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DA0F4F4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2E1E857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F9B382E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0C7301A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14:paraId="648D24CB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14:paraId="15C9674D" w14:textId="77777777" w:rsidR="00C017DF" w:rsidRPr="00C017DF" w:rsidRDefault="00615814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C017DF" w:rsidRPr="00C017DF" w14:paraId="4B4D7560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14F53A4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1070" w:type="dxa"/>
          </w:tcPr>
          <w:p w14:paraId="4B4880A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7BC0B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9BE0C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40A042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F4E6DA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ED0F0D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0B42DC9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3E436C3E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59CB95E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1070" w:type="dxa"/>
          </w:tcPr>
          <w:p w14:paraId="18802EA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8A9EE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EBC6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F8F06B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D00D2D9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3A5B62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74A08E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11DE34E5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B9C4B75" w14:textId="77777777" w:rsidR="00C017DF" w:rsidRPr="00C017DF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AC5736">
              <w:rPr>
                <w:rFonts w:ascii="Arial" w:hAnsi="Arial" w:cs="Arial"/>
                <w:b/>
                <w:bCs/>
                <w:sz w:val="20"/>
                <w:szCs w:val="20"/>
              </w:rPr>
              <w:t>lag</w:t>
            </w:r>
          </w:p>
        </w:tc>
        <w:tc>
          <w:tcPr>
            <w:tcW w:w="1070" w:type="dxa"/>
          </w:tcPr>
          <w:p w14:paraId="7607A589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66776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F5CF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E9F6D6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5355FF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BB036B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22FE12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48452C36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49FFBDA" w14:textId="77777777" w:rsidR="00AC5736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1070" w:type="dxa"/>
          </w:tcPr>
          <w:p w14:paraId="588D98A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275E25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5392D9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1356DC4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9C0D75C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612D87C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C07F4C0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1BEDC915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0BDF1E1" w14:textId="77777777" w:rsidR="00AC5736" w:rsidRDefault="00395EFA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395EF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1070" w:type="dxa"/>
          </w:tcPr>
          <w:p w14:paraId="31F50B8C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C8C64A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6BC2D9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E1EE0FD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1AA21CC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6DF91C9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9E89D77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3AA83589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C47DEDB" w14:textId="77777777" w:rsidR="00C017DF" w:rsidRPr="00C017DF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395EF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  <w:r w:rsidR="00C017DF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3C3D423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2101F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55CC2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C85E96F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859051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A242A6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87C7BD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4B3CCD1E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21A8C5A" w14:textId="77777777" w:rsidR="00615814" w:rsidRDefault="00395EFA" w:rsidP="00395E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</w:tc>
        <w:tc>
          <w:tcPr>
            <w:tcW w:w="1070" w:type="dxa"/>
          </w:tcPr>
          <w:p w14:paraId="2F8752C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E8BD4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C73C6E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065F78B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2D65015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2CB257F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66A68A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39EADEF4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695CF90" w14:textId="77777777" w:rsidR="00615814" w:rsidRDefault="00F36A6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F36A6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 en afsprong naar binnen</w:t>
            </w:r>
          </w:p>
        </w:tc>
        <w:tc>
          <w:tcPr>
            <w:tcW w:w="1070" w:type="dxa"/>
          </w:tcPr>
          <w:p w14:paraId="6C48B514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C484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1AC65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438790F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58912C8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6A276C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1B4389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2780D09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298D64E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254188" w:rsidRPr="00744A50" w14:paraId="0CB9DB45" w14:textId="77777777" w:rsidTr="00744A50">
        <w:tc>
          <w:tcPr>
            <w:tcW w:w="9494" w:type="dxa"/>
            <w:shd w:val="clear" w:color="auto" w:fill="auto"/>
          </w:tcPr>
          <w:p w14:paraId="4C62457B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711053AD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670571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48819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A13B6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70B07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2E9B1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00EE11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11D986B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776D1D1B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744A50" w14:paraId="6BCE206C" w14:textId="77777777" w:rsidTr="00744A50">
        <w:tc>
          <w:tcPr>
            <w:tcW w:w="1134" w:type="dxa"/>
            <w:shd w:val="clear" w:color="auto" w:fill="auto"/>
          </w:tcPr>
          <w:p w14:paraId="300285A7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744A50" w14:paraId="788E1705" w14:textId="77777777" w:rsidTr="00744A50">
        <w:tc>
          <w:tcPr>
            <w:tcW w:w="1134" w:type="dxa"/>
            <w:shd w:val="clear" w:color="auto" w:fill="auto"/>
          </w:tcPr>
          <w:p w14:paraId="5DBEB762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E1614A5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  <w:t>/ 6 voltigeurs</w:t>
      </w:r>
    </w:p>
    <w:p w14:paraId="30230BA2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4B820BE9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A2468">
        <w:rPr>
          <w:rFonts w:ascii="Arial" w:hAnsi="Arial" w:cs="Arial"/>
          <w:b/>
          <w:sz w:val="20"/>
          <w:szCs w:val="20"/>
        </w:rPr>
        <w:t>/8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570FBD1D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744A50" w14:paraId="31124BCA" w14:textId="77777777" w:rsidTr="00744A50">
        <w:tc>
          <w:tcPr>
            <w:tcW w:w="2098" w:type="dxa"/>
            <w:shd w:val="clear" w:color="auto" w:fill="auto"/>
          </w:tcPr>
          <w:p w14:paraId="11D6E8B7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7CAA6C86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F248A5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AD9A7A0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6B007C1D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0CA66052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0B469880">
          <v:line id="_x0000_s2071" style="position:absolute;z-index:1" from="-39.1pt,2.05pt" to="518.9pt,2.05pt">
            <v:stroke dashstyle="1 1" endcap="round"/>
          </v:line>
        </w:pict>
      </w:r>
    </w:p>
    <w:p w14:paraId="65C9DFF6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CA1C6B9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5515F54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DC2F53B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2E552597">
          <v:line id="_x0000_s2073" style="position:absolute;z-index:3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138FE973">
          <v:line id="_x0000_s2072" style="position:absolute;z-index:2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087131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00031" w14:textId="77777777" w:rsidR="00087131" w:rsidRDefault="00087131">
      <w:r>
        <w:separator/>
      </w:r>
    </w:p>
  </w:endnote>
  <w:endnote w:type="continuationSeparator" w:id="0">
    <w:p w14:paraId="70A8B7FF" w14:textId="77777777" w:rsidR="00087131" w:rsidRDefault="0008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F157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B974CE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DF035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3B32F9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6AA4FDB7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6A634DD" w14:textId="16C2AB2D" w:rsidR="0050736E" w:rsidRPr="00AC19F9" w:rsidRDefault="00172934" w:rsidP="00AC19F9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6D3739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EB24" w14:textId="77777777" w:rsidR="00087131" w:rsidRDefault="00087131">
      <w:r>
        <w:separator/>
      </w:r>
    </w:p>
  </w:footnote>
  <w:footnote w:type="continuationSeparator" w:id="0">
    <w:p w14:paraId="459E120B" w14:textId="77777777" w:rsidR="00087131" w:rsidRDefault="00087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35E89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5D1E5C73" w14:textId="77777777" w:rsidR="0050736E" w:rsidRPr="00D436E8" w:rsidRDefault="00AC19F9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29096735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68C92F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0941530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2A19D2AF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D9693C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3BB45971" w14:textId="77777777" w:rsidR="003455AF" w:rsidRPr="003455AF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473210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</w:p>
              <w:p w14:paraId="10D8240A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2174572">
    <w:abstractNumId w:val="2"/>
  </w:num>
  <w:num w:numId="2" w16cid:durableId="1794523101">
    <w:abstractNumId w:val="8"/>
  </w:num>
  <w:num w:numId="3" w16cid:durableId="1208487676">
    <w:abstractNumId w:val="3"/>
  </w:num>
  <w:num w:numId="4" w16cid:durableId="293412785">
    <w:abstractNumId w:val="12"/>
  </w:num>
  <w:num w:numId="5" w16cid:durableId="103312377">
    <w:abstractNumId w:val="10"/>
  </w:num>
  <w:num w:numId="6" w16cid:durableId="1869172437">
    <w:abstractNumId w:val="9"/>
  </w:num>
  <w:num w:numId="7" w16cid:durableId="38406812">
    <w:abstractNumId w:val="5"/>
  </w:num>
  <w:num w:numId="8" w16cid:durableId="747116623">
    <w:abstractNumId w:val="4"/>
  </w:num>
  <w:num w:numId="9" w16cid:durableId="875116509">
    <w:abstractNumId w:val="11"/>
  </w:num>
  <w:num w:numId="10" w16cid:durableId="1522626973">
    <w:abstractNumId w:val="6"/>
  </w:num>
  <w:num w:numId="11" w16cid:durableId="1576238868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06510471">
    <w:abstractNumId w:val="7"/>
  </w:num>
  <w:num w:numId="13" w16cid:durableId="1190409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/D7wUPapTsqKWhMy3uE8TIrRV4v+qeE3MyK6ceqp8TcUiJcP4ZezWTD8jwL4WOxwiXg1MU5gvdSWJzsdTfJQUA==" w:salt="UGDwMVDm8w3WgckEeArQBg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36C56"/>
    <w:rsid w:val="00087131"/>
    <w:rsid w:val="000B4204"/>
    <w:rsid w:val="000E7734"/>
    <w:rsid w:val="00124764"/>
    <w:rsid w:val="00172934"/>
    <w:rsid w:val="001A5483"/>
    <w:rsid w:val="001A5AE1"/>
    <w:rsid w:val="00227773"/>
    <w:rsid w:val="00254188"/>
    <w:rsid w:val="00255C21"/>
    <w:rsid w:val="002715D6"/>
    <w:rsid w:val="002D6D44"/>
    <w:rsid w:val="00333891"/>
    <w:rsid w:val="003455AF"/>
    <w:rsid w:val="00347475"/>
    <w:rsid w:val="00365959"/>
    <w:rsid w:val="003747C1"/>
    <w:rsid w:val="003943FF"/>
    <w:rsid w:val="00395EFA"/>
    <w:rsid w:val="003B32F9"/>
    <w:rsid w:val="003E3299"/>
    <w:rsid w:val="003F383A"/>
    <w:rsid w:val="00403C13"/>
    <w:rsid w:val="0042465B"/>
    <w:rsid w:val="00473210"/>
    <w:rsid w:val="00482264"/>
    <w:rsid w:val="00487D43"/>
    <w:rsid w:val="0050736E"/>
    <w:rsid w:val="00541ED9"/>
    <w:rsid w:val="005538BF"/>
    <w:rsid w:val="00580B78"/>
    <w:rsid w:val="0058551B"/>
    <w:rsid w:val="005879D3"/>
    <w:rsid w:val="005A2468"/>
    <w:rsid w:val="005C1E53"/>
    <w:rsid w:val="00615814"/>
    <w:rsid w:val="006B7AE8"/>
    <w:rsid w:val="006C07D3"/>
    <w:rsid w:val="006D3739"/>
    <w:rsid w:val="006E36AA"/>
    <w:rsid w:val="0072316E"/>
    <w:rsid w:val="00744A50"/>
    <w:rsid w:val="00750623"/>
    <w:rsid w:val="00755927"/>
    <w:rsid w:val="00786B44"/>
    <w:rsid w:val="00837B03"/>
    <w:rsid w:val="00881E54"/>
    <w:rsid w:val="008826C9"/>
    <w:rsid w:val="00885E78"/>
    <w:rsid w:val="008D0AEE"/>
    <w:rsid w:val="0090196A"/>
    <w:rsid w:val="009A0B8C"/>
    <w:rsid w:val="009A2374"/>
    <w:rsid w:val="009D1753"/>
    <w:rsid w:val="009D7131"/>
    <w:rsid w:val="009D7208"/>
    <w:rsid w:val="00A00732"/>
    <w:rsid w:val="00A33E3E"/>
    <w:rsid w:val="00A56D65"/>
    <w:rsid w:val="00A81890"/>
    <w:rsid w:val="00AA31FA"/>
    <w:rsid w:val="00AB0061"/>
    <w:rsid w:val="00AB3BC5"/>
    <w:rsid w:val="00AC19F9"/>
    <w:rsid w:val="00AC3BFC"/>
    <w:rsid w:val="00AC5736"/>
    <w:rsid w:val="00AF638E"/>
    <w:rsid w:val="00B40CDD"/>
    <w:rsid w:val="00B92AFE"/>
    <w:rsid w:val="00BC4F8C"/>
    <w:rsid w:val="00BC593A"/>
    <w:rsid w:val="00BF1144"/>
    <w:rsid w:val="00C017DF"/>
    <w:rsid w:val="00C5793A"/>
    <w:rsid w:val="00C76E6A"/>
    <w:rsid w:val="00CC277E"/>
    <w:rsid w:val="00CF5B5D"/>
    <w:rsid w:val="00D277FB"/>
    <w:rsid w:val="00D436E8"/>
    <w:rsid w:val="00D7052B"/>
    <w:rsid w:val="00D9693C"/>
    <w:rsid w:val="00DA5D3F"/>
    <w:rsid w:val="00DB7EF0"/>
    <w:rsid w:val="00DF5834"/>
    <w:rsid w:val="00E80E79"/>
    <w:rsid w:val="00EA7502"/>
    <w:rsid w:val="00F26A9E"/>
    <w:rsid w:val="00F36A66"/>
    <w:rsid w:val="00F7667F"/>
    <w:rsid w:val="00F804C1"/>
    <w:rsid w:val="00FE0168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02D06E1A"/>
  <w15:chartTrackingRefBased/>
  <w15:docId w15:val="{E3F2D3AB-9724-435A-8ACA-3B54C3FF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0D02295-7AF9-439D-BD10-EA8BC929C3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80B9A6-89BC-4A3F-9B60-DDE930E7013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64609DB-FDC9-4109-95CB-2C40962A5336}"/>
</file>

<file path=customXml/itemProps4.xml><?xml version="1.0" encoding="utf-8"?>
<ds:datastoreItem xmlns:ds="http://schemas.openxmlformats.org/officeDocument/2006/customXml" ds:itemID="{3F7301D4-2C7F-419D-95A9-B424AC5DAD4C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3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protocol-plicht-teams-m</dc:title>
  <dc:subject/>
  <dc:creator>fortgensi</dc:creator>
  <cp:keywords/>
  <cp:lastModifiedBy>Cindy Heijligers | KNHS</cp:lastModifiedBy>
  <cp:revision>6</cp:revision>
  <cp:lastPrinted>2012-11-20T13:45:00Z</cp:lastPrinted>
  <dcterms:created xsi:type="dcterms:W3CDTF">2024-02-26T12:30:00Z</dcterms:created>
  <dcterms:modified xsi:type="dcterms:W3CDTF">2024-02-26T12:32:00Z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